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624AFC" w14:textId="77777777" w:rsidR="00B06804" w:rsidRDefault="00B06804" w:rsidP="00B068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SAPERTON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CE3647C" w14:textId="77777777" w:rsidR="00B06804" w:rsidRDefault="00B06804" w:rsidP="00B06804">
      <w:pPr>
        <w:pStyle w:val="NoSpacing"/>
        <w:rPr>
          <w:rFonts w:cs="Times New Roman"/>
          <w:szCs w:val="24"/>
        </w:rPr>
      </w:pPr>
    </w:p>
    <w:p w14:paraId="6A92D910" w14:textId="77777777" w:rsidR="00B06804" w:rsidRDefault="00B06804" w:rsidP="00B06804">
      <w:pPr>
        <w:pStyle w:val="NoSpacing"/>
        <w:rPr>
          <w:rFonts w:cs="Times New Roman"/>
          <w:szCs w:val="24"/>
        </w:rPr>
      </w:pPr>
    </w:p>
    <w:p w14:paraId="1E9E29EF" w14:textId="77777777" w:rsidR="00B06804" w:rsidRDefault="00B06804" w:rsidP="00B068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Humphrey Alsop of </w:t>
      </w:r>
      <w:proofErr w:type="spellStart"/>
      <w:r>
        <w:rPr>
          <w:rFonts w:cs="Times New Roman"/>
          <w:szCs w:val="24"/>
        </w:rPr>
        <w:t>Coldeaton</w:t>
      </w:r>
      <w:proofErr w:type="spellEnd"/>
      <w:r>
        <w:rPr>
          <w:rFonts w:cs="Times New Roman"/>
          <w:szCs w:val="24"/>
        </w:rPr>
        <w:t>,</w:t>
      </w:r>
    </w:p>
    <w:p w14:paraId="34BB779D" w14:textId="77777777" w:rsidR="00B06804" w:rsidRDefault="00B06804" w:rsidP="00B068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Derbyshire(q.v.), and four others.</w:t>
      </w:r>
    </w:p>
    <w:p w14:paraId="16E887F2" w14:textId="77777777" w:rsidR="00B06804" w:rsidRDefault="00B06804" w:rsidP="00B068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71B41472" w14:textId="77777777" w:rsidR="00B06804" w:rsidRDefault="00B06804" w:rsidP="00B068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trespass and trampling underfoot against </w:t>
      </w:r>
      <w:proofErr w:type="gramStart"/>
      <w:r>
        <w:rPr>
          <w:rFonts w:cs="Times New Roman"/>
          <w:szCs w:val="24"/>
        </w:rPr>
        <w:t>Nicholas</w:t>
      </w:r>
      <w:proofErr w:type="gramEnd"/>
    </w:p>
    <w:p w14:paraId="248148D6" w14:textId="77777777" w:rsidR="00B06804" w:rsidRDefault="00B06804" w:rsidP="00B068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Brendwode</w:t>
      </w:r>
      <w:proofErr w:type="spellEnd"/>
      <w:r>
        <w:rPr>
          <w:rFonts w:cs="Times New Roman"/>
          <w:szCs w:val="24"/>
        </w:rPr>
        <w:t xml:space="preserve"> of Trusley, Derbyshire(q.v.), and six others.  (ibid.)</w:t>
      </w:r>
    </w:p>
    <w:p w14:paraId="0ED3F11E" w14:textId="77777777" w:rsidR="00B06804" w:rsidRDefault="00B06804" w:rsidP="00B06804">
      <w:pPr>
        <w:pStyle w:val="NoSpacing"/>
        <w:rPr>
          <w:rFonts w:cs="Times New Roman"/>
          <w:szCs w:val="24"/>
        </w:rPr>
      </w:pPr>
    </w:p>
    <w:p w14:paraId="73D5C84A" w14:textId="77777777" w:rsidR="00B06804" w:rsidRDefault="00B06804" w:rsidP="00B06804">
      <w:pPr>
        <w:pStyle w:val="NoSpacing"/>
        <w:rPr>
          <w:rFonts w:cs="Times New Roman"/>
          <w:szCs w:val="24"/>
        </w:rPr>
      </w:pPr>
    </w:p>
    <w:p w14:paraId="6B71A828" w14:textId="77777777" w:rsidR="00B06804" w:rsidRDefault="00B06804" w:rsidP="00B068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April 2024</w:t>
      </w:r>
    </w:p>
    <w:p w14:paraId="3DCC747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0E1EA6" w14:textId="77777777" w:rsidR="00B06804" w:rsidRDefault="00B06804" w:rsidP="009139A6">
      <w:r>
        <w:separator/>
      </w:r>
    </w:p>
  </w:endnote>
  <w:endnote w:type="continuationSeparator" w:id="0">
    <w:p w14:paraId="18BC40E2" w14:textId="77777777" w:rsidR="00B06804" w:rsidRDefault="00B068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14D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AB95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157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09FE41" w14:textId="77777777" w:rsidR="00B06804" w:rsidRDefault="00B06804" w:rsidP="009139A6">
      <w:r>
        <w:separator/>
      </w:r>
    </w:p>
  </w:footnote>
  <w:footnote w:type="continuationSeparator" w:id="0">
    <w:p w14:paraId="0C358729" w14:textId="77777777" w:rsidR="00B06804" w:rsidRDefault="00B068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3FD9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B10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165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804"/>
    <w:rsid w:val="000666E0"/>
    <w:rsid w:val="000E29ED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06804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34261"/>
  <w15:chartTrackingRefBased/>
  <w15:docId w15:val="{8A26EC67-F56A-42E1-976D-79B6F4360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068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2024-05-20T11:05:00Z</dcterms:created>
  <dcterms:modified xsi:type="dcterms:W3CDTF">2024-05-20T11:05:00Z</dcterms:modified>
</cp:coreProperties>
</file>